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5839E" w14:textId="77777777" w:rsidR="00EF1BB7" w:rsidRDefault="00EF1BB7" w:rsidP="00EF1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CLERKE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6A372FC5" w14:textId="77777777" w:rsidR="00EF1BB7" w:rsidRDefault="00EF1BB7" w:rsidP="00EF1BB7">
      <w:pPr>
        <w:pStyle w:val="NoSpacing"/>
        <w:rPr>
          <w:rFonts w:cs="Times New Roman"/>
          <w:szCs w:val="24"/>
        </w:rPr>
      </w:pPr>
    </w:p>
    <w:p w14:paraId="62307DA5" w14:textId="77777777" w:rsidR="00EF1BB7" w:rsidRDefault="00EF1BB7" w:rsidP="00EF1BB7">
      <w:pPr>
        <w:pStyle w:val="NoSpacing"/>
        <w:rPr>
          <w:rFonts w:cs="Times New Roman"/>
          <w:szCs w:val="24"/>
        </w:rPr>
      </w:pPr>
    </w:p>
    <w:p w14:paraId="7950FE0D" w14:textId="77777777" w:rsidR="00EF1BB7" w:rsidRDefault="00EF1BB7" w:rsidP="00EF1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Mar.1433</w:t>
      </w:r>
      <w:r>
        <w:rPr>
          <w:rFonts w:cs="Times New Roman"/>
          <w:szCs w:val="24"/>
        </w:rPr>
        <w:tab/>
        <w:t xml:space="preserve">He had a bequest in the Will of Cristina </w:t>
      </w:r>
      <w:proofErr w:type="spellStart"/>
      <w:r>
        <w:rPr>
          <w:rFonts w:cs="Times New Roman"/>
          <w:szCs w:val="24"/>
        </w:rPr>
        <w:t>Cutte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332F3421" w14:textId="77777777" w:rsidR="00EF1BB7" w:rsidRDefault="00EF1BB7" w:rsidP="00EF1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34EFB61F" w14:textId="77777777" w:rsidR="00EF1BB7" w:rsidRDefault="00EF1BB7" w:rsidP="00EF1BB7">
      <w:pPr>
        <w:pStyle w:val="NoSpacing"/>
        <w:rPr>
          <w:rFonts w:cs="Times New Roman"/>
          <w:szCs w:val="24"/>
        </w:rPr>
      </w:pPr>
    </w:p>
    <w:p w14:paraId="6B2A9ED2" w14:textId="77777777" w:rsidR="00EF1BB7" w:rsidRDefault="00EF1BB7" w:rsidP="00EF1BB7">
      <w:pPr>
        <w:pStyle w:val="NoSpacing"/>
        <w:rPr>
          <w:rFonts w:cs="Times New Roman"/>
          <w:szCs w:val="24"/>
        </w:rPr>
      </w:pPr>
    </w:p>
    <w:p w14:paraId="5D1BDD24" w14:textId="77777777" w:rsidR="00EF1BB7" w:rsidRDefault="00EF1BB7" w:rsidP="00EF1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January 2023</w:t>
      </w:r>
    </w:p>
    <w:p w14:paraId="1D3FAE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DA102" w14:textId="77777777" w:rsidR="00EF1BB7" w:rsidRDefault="00EF1BB7" w:rsidP="009139A6">
      <w:r>
        <w:separator/>
      </w:r>
    </w:p>
  </w:endnote>
  <w:endnote w:type="continuationSeparator" w:id="0">
    <w:p w14:paraId="515B9BEB" w14:textId="77777777" w:rsidR="00EF1BB7" w:rsidRDefault="00EF1B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F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2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6EA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C7119" w14:textId="77777777" w:rsidR="00EF1BB7" w:rsidRDefault="00EF1BB7" w:rsidP="009139A6">
      <w:r>
        <w:separator/>
      </w:r>
    </w:p>
  </w:footnote>
  <w:footnote w:type="continuationSeparator" w:id="0">
    <w:p w14:paraId="30C184E8" w14:textId="77777777" w:rsidR="00EF1BB7" w:rsidRDefault="00EF1B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2E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836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27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B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1BB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2F069"/>
  <w15:chartTrackingRefBased/>
  <w15:docId w15:val="{E5434D42-2152-4C00-AA66-F93916C5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2023-01-20T19:33:00Z</dcterms:created>
  <dcterms:modified xsi:type="dcterms:W3CDTF">2023-01-20T19:33:00Z</dcterms:modified>
</cp:coreProperties>
</file>